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57D2" w14:textId="36390C42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E64A34" w:rsidRPr="00E64A34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0D7FC4FB" w14:textId="77777777" w:rsidTr="005844F6">
        <w:tc>
          <w:tcPr>
            <w:tcW w:w="9104" w:type="dxa"/>
            <w:shd w:val="clear" w:color="auto" w:fill="F2F2F2"/>
          </w:tcPr>
          <w:p w14:paraId="3B2CF539" w14:textId="4A0C694D" w:rsidR="00F31EAC" w:rsidRDefault="00E04780" w:rsidP="00A05398">
            <w:pPr>
              <w:pStyle w:val="Nagwek2"/>
              <w:widowControl/>
              <w:spacing w:before="240" w:after="120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FORMULARZ </w:t>
            </w:r>
            <w:r w:rsidR="00F31EAC"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>
              <w:rPr>
                <w:rFonts w:ascii="Arial" w:hAnsi="Arial" w:cs="Arial"/>
                <w:bCs/>
                <w:sz w:val="32"/>
                <w:szCs w:val="32"/>
              </w:rPr>
              <w:t>Y</w:t>
            </w:r>
          </w:p>
          <w:p w14:paraId="46C84EB1" w14:textId="4B14DAE7" w:rsidR="00A05398" w:rsidRPr="0071733A" w:rsidRDefault="00A05398" w:rsidP="00294D45">
            <w:pPr>
              <w:spacing w:after="240" w:line="276" w:lineRule="auto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14:paraId="79B47B24" w14:textId="7562CCC5" w:rsidR="00140C27" w:rsidRPr="00140C27" w:rsidRDefault="00E64A34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E64A34">
        <w:rPr>
          <w:rFonts w:ascii="Arial" w:hAnsi="Arial" w:cs="Arial"/>
          <w:b/>
          <w:bCs/>
        </w:rPr>
        <w:t>Nadleśnictwo Kaliska</w:t>
      </w:r>
    </w:p>
    <w:p w14:paraId="1BE5097E" w14:textId="04E395C4" w:rsidR="00140C27" w:rsidRPr="00140C27" w:rsidRDefault="00E64A34" w:rsidP="00140C27">
      <w:pPr>
        <w:spacing w:line="360" w:lineRule="auto"/>
        <w:ind w:left="3969"/>
        <w:rPr>
          <w:rFonts w:ascii="Arial" w:hAnsi="Arial" w:cs="Arial"/>
        </w:rPr>
      </w:pPr>
      <w:r w:rsidRPr="00E64A34">
        <w:rPr>
          <w:rFonts w:ascii="Arial" w:hAnsi="Arial" w:cs="Arial"/>
        </w:rPr>
        <w:t>Długa</w:t>
      </w:r>
      <w:r w:rsidR="00140C27" w:rsidRPr="00140C27">
        <w:rPr>
          <w:rFonts w:ascii="Arial" w:hAnsi="Arial" w:cs="Arial"/>
        </w:rPr>
        <w:t xml:space="preserve"> </w:t>
      </w:r>
      <w:r w:rsidRPr="00E64A34">
        <w:rPr>
          <w:rFonts w:ascii="Arial" w:hAnsi="Arial" w:cs="Arial"/>
        </w:rPr>
        <w:t>64</w:t>
      </w:r>
    </w:p>
    <w:p w14:paraId="3CA9F287" w14:textId="71FD54ED" w:rsidR="00140C27" w:rsidRPr="00140C27" w:rsidRDefault="00E64A34" w:rsidP="00140C27">
      <w:pPr>
        <w:ind w:left="3969"/>
        <w:rPr>
          <w:rFonts w:ascii="Arial" w:hAnsi="Arial" w:cs="Arial"/>
        </w:rPr>
      </w:pPr>
      <w:r w:rsidRPr="00E64A34">
        <w:rPr>
          <w:rFonts w:ascii="Arial" w:hAnsi="Arial" w:cs="Arial"/>
        </w:rPr>
        <w:t>83-260</w:t>
      </w:r>
      <w:r w:rsidR="00140C27" w:rsidRPr="00140C27">
        <w:rPr>
          <w:rFonts w:ascii="Arial" w:hAnsi="Arial" w:cs="Arial"/>
        </w:rPr>
        <w:t xml:space="preserve"> </w:t>
      </w:r>
      <w:r w:rsidRPr="00E64A34">
        <w:rPr>
          <w:rFonts w:ascii="Arial" w:hAnsi="Arial" w:cs="Arial"/>
        </w:rPr>
        <w:t>Kaliska</w:t>
      </w:r>
    </w:p>
    <w:p w14:paraId="5EC9F105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04302DB4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4756008C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9"/>
        <w:gridCol w:w="6715"/>
      </w:tblGrid>
      <w:tr w:rsidR="00140C27" w:rsidRPr="00140C27" w14:paraId="43408A8A" w14:textId="77777777">
        <w:tc>
          <w:tcPr>
            <w:tcW w:w="2268" w:type="dxa"/>
          </w:tcPr>
          <w:p w14:paraId="495FD081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7BCEAFF0" w14:textId="6246C333" w:rsidR="00140C27" w:rsidRPr="00140C27" w:rsidRDefault="00E64A34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E64A34">
              <w:rPr>
                <w:rFonts w:ascii="Arial" w:hAnsi="Arial" w:cs="Arial"/>
                <w:bCs/>
              </w:rPr>
              <w:t xml:space="preserve">Przebudowa i rozbudowa budynku </w:t>
            </w:r>
            <w:proofErr w:type="spellStart"/>
            <w:r w:rsidRPr="00E64A34">
              <w:rPr>
                <w:rFonts w:ascii="Arial" w:hAnsi="Arial" w:cs="Arial"/>
                <w:bCs/>
              </w:rPr>
              <w:t>magazynowo-garażowego</w:t>
            </w:r>
            <w:proofErr w:type="spellEnd"/>
            <w:r w:rsidRPr="00E64A34">
              <w:rPr>
                <w:rFonts w:ascii="Arial" w:hAnsi="Arial" w:cs="Arial"/>
                <w:bCs/>
              </w:rPr>
              <w:t xml:space="preserve"> wraz ze zmianą użytkowania na budynek biurowy z częścią gospodarczą oraz niezbędną infrastrukturą techniczną na terenie działek 387/19 obręb Bartel Wielki oraz 387/13 obręb Kaliska, gmina Kaliska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E64A34" w:rsidRPr="00140C27" w14:paraId="3199A6B1" w14:textId="77777777" w:rsidTr="00781478">
        <w:tc>
          <w:tcPr>
            <w:tcW w:w="2268" w:type="dxa"/>
          </w:tcPr>
          <w:p w14:paraId="7A944011" w14:textId="77777777" w:rsidR="00E64A34" w:rsidRPr="00140C27" w:rsidRDefault="00E64A34" w:rsidP="00781478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246AD5D2" w14:textId="09B7E4F0" w:rsidR="00E64A34" w:rsidRPr="00140C27" w:rsidRDefault="00E64A34" w:rsidP="0078147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E64A34">
              <w:rPr>
                <w:rFonts w:ascii="Arial" w:hAnsi="Arial" w:cs="Arial"/>
                <w:bCs/>
              </w:rPr>
              <w:t>SA.270.16.2026</w:t>
            </w:r>
          </w:p>
        </w:tc>
      </w:tr>
    </w:tbl>
    <w:p w14:paraId="6EC18547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1122E0C5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02158F4E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10275D7C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513A0FBA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3B7A2D75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</w:t>
      </w:r>
      <w:proofErr w:type="gramStart"/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26F9847E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592EC801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72BBBAC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5130472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D5C96BC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740F96A4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5082A" w:rsidRPr="007677F8" w14:paraId="507F7A4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59E4E6D" w14:textId="77777777" w:rsidR="00F5082A" w:rsidRPr="00B42ED4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75336A3C" w14:textId="77777777" w:rsidR="00F5082A" w:rsidRPr="00B42ED4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78495614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4583DB93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6E8B7D0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CCD092D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0782EEF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28402D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DAD4F6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DE4E88F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70E5D17F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lastRenderedPageBreak/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3BA2E049" w14:textId="304255C5" w:rsidR="00B86D25" w:rsidRDefault="00E0478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F2DB962" wp14:editId="24C4E2ED">
                  <wp:extent cx="3942715" cy="257810"/>
                  <wp:effectExtent l="0" t="0" r="0" b="0"/>
                  <wp:docPr id="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2715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8320C4" w14:textId="131777A1" w:rsidR="00AF662E" w:rsidRDefault="00E0478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82DE82D" wp14:editId="74379336">
                  <wp:extent cx="3992880" cy="257810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8CEDA6" w14:textId="0166E78F" w:rsidR="00AF662E" w:rsidRDefault="00E0478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430DEB1" wp14:editId="7CD13839">
                  <wp:extent cx="3992880" cy="257810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85C941" w14:textId="017B6A63" w:rsidR="00AF662E" w:rsidRDefault="00E0478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1DBE5B3" wp14:editId="742318CD">
                  <wp:extent cx="3992880" cy="257810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869530" w14:textId="408B61AF" w:rsidR="00AF662E" w:rsidRDefault="00E0478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C07BCBF" wp14:editId="70CE9733">
                  <wp:extent cx="3992880" cy="257810"/>
                  <wp:effectExtent l="0" t="0" r="0" b="0"/>
                  <wp:docPr id="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160C5C" w14:textId="666E4B70" w:rsidR="00497AEE" w:rsidRPr="00497AEE" w:rsidRDefault="00E04780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FE0D87B" wp14:editId="4951E941">
                  <wp:extent cx="1371600" cy="257810"/>
                  <wp:effectExtent l="0" t="0" r="0" b="0"/>
                  <wp:docPr id="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BA8633" w14:textId="77777777" w:rsidR="00C11FEF" w:rsidRPr="00B31A43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2BBB1A9C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43F8A278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347DC098" w14:textId="77777777" w:rsidR="00A8509D" w:rsidRP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57524961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F3E87" w14:paraId="07C6D8D3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0AD5F6FE" w14:textId="77777777" w:rsidR="007F3E87" w:rsidRPr="001129C0" w:rsidRDefault="001129C0" w:rsidP="001129C0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</w:t>
            </w:r>
            <w:r w:rsidR="007F3E87" w:rsidRPr="001129C0">
              <w:rPr>
                <w:rFonts w:ascii="Arial" w:hAnsi="Arial" w:cs="Arial"/>
                <w:b/>
              </w:rPr>
              <w:t>zęś</w:t>
            </w:r>
            <w:r w:rsidRPr="001129C0">
              <w:rPr>
                <w:rFonts w:ascii="Arial" w:hAnsi="Arial" w:cs="Arial"/>
                <w:b/>
              </w:rPr>
              <w:t>ć nr</w:t>
            </w:r>
          </w:p>
        </w:tc>
        <w:tc>
          <w:tcPr>
            <w:tcW w:w="7512" w:type="dxa"/>
            <w:vAlign w:val="center"/>
          </w:tcPr>
          <w:p w14:paraId="4D711F33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E64A34" w:rsidRPr="007F3E87" w14:paraId="47EA7CCA" w14:textId="77777777" w:rsidTr="00781478">
        <w:tc>
          <w:tcPr>
            <w:tcW w:w="1276" w:type="dxa"/>
            <w:vAlign w:val="center"/>
          </w:tcPr>
          <w:p w14:paraId="42B4DB0E" w14:textId="7B3FE183" w:rsidR="00E64A34" w:rsidRPr="001129C0" w:rsidRDefault="00E64A34" w:rsidP="0078147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64A34"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</w:tcPr>
          <w:p w14:paraId="2F447470" w14:textId="18564458" w:rsidR="00E64A34" w:rsidRDefault="00E64A34" w:rsidP="00781478">
            <w:pPr>
              <w:spacing w:before="60"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E64A34">
              <w:rPr>
                <w:rFonts w:ascii="Arial" w:hAnsi="Arial" w:cs="Arial"/>
              </w:rPr>
              <w:t xml:space="preserve">Przebudowa i rozbudowa budynku </w:t>
            </w:r>
            <w:proofErr w:type="spellStart"/>
            <w:r w:rsidRPr="00E64A34">
              <w:rPr>
                <w:rFonts w:ascii="Arial" w:hAnsi="Arial" w:cs="Arial"/>
              </w:rPr>
              <w:t>magazynowo-garażowego</w:t>
            </w:r>
            <w:proofErr w:type="spellEnd"/>
            <w:r w:rsidRPr="00E64A34">
              <w:rPr>
                <w:rFonts w:ascii="Arial" w:hAnsi="Arial" w:cs="Arial"/>
              </w:rPr>
              <w:t xml:space="preserve"> wraz ze zmianą użytkowania na budynek biurowy z częścią gospodarczą oraz niezbędną infrastrukturą techniczną na terenie działek 387/19 obręb Bartel Wielki oraz 387/13 obręb Kaliska, gmina Kaliska</w:t>
            </w:r>
          </w:p>
          <w:p w14:paraId="37771EA8" w14:textId="1ED3E1BB" w:rsidR="00E04780" w:rsidRPr="00E04780" w:rsidRDefault="00E04780" w:rsidP="00781478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Etap I:</w:t>
            </w:r>
          </w:p>
          <w:p w14:paraId="7033CA0C" w14:textId="77777777" w:rsidR="00E64A34" w:rsidRDefault="00E64A34" w:rsidP="0078147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0DDB14A4" w14:textId="77777777" w:rsidR="00E64A34" w:rsidRPr="001129C0" w:rsidRDefault="00E64A34" w:rsidP="0078147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28B388CF" w14:textId="77777777" w:rsidR="00E64A34" w:rsidRPr="001129C0" w:rsidRDefault="00E64A34" w:rsidP="0078147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0A942DA4" w14:textId="77777777" w:rsidR="00E64A34" w:rsidRDefault="00E64A34" w:rsidP="00781478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043BEC1" w14:textId="77777777" w:rsidR="00E64A34" w:rsidRDefault="00E64A34" w:rsidP="00781478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  <w:p w14:paraId="71F9F47C" w14:textId="4A2D1E01" w:rsidR="00E04780" w:rsidRPr="00E04780" w:rsidRDefault="00E04780" w:rsidP="00E04780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Etap I</w:t>
            </w:r>
            <w:r>
              <w:rPr>
                <w:rFonts w:ascii="Arial" w:hAnsi="Arial" w:cs="Arial"/>
                <w:b/>
                <w:bCs/>
              </w:rPr>
              <w:t>I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14:paraId="1D253B5A" w14:textId="77777777" w:rsidR="00E04780" w:rsidRDefault="00E04780" w:rsidP="00E0478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8629A60" w14:textId="77777777" w:rsidR="00E04780" w:rsidRPr="001129C0" w:rsidRDefault="00E04780" w:rsidP="00E0478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39C934EF" w14:textId="77777777" w:rsidR="00E04780" w:rsidRPr="001129C0" w:rsidRDefault="00E04780" w:rsidP="00E0478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700896A" w14:textId="77777777" w:rsidR="00E04780" w:rsidRDefault="00E04780" w:rsidP="00E04780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4B7449A8" w14:textId="77777777" w:rsidR="00E04780" w:rsidRDefault="00E04780" w:rsidP="00E04780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  <w:p w14:paraId="032A755B" w14:textId="77777777" w:rsidR="00E04780" w:rsidRDefault="00E04780" w:rsidP="00E04780">
            <w:pPr>
              <w:spacing w:after="60" w:line="360" w:lineRule="auto"/>
              <w:rPr>
                <w:rFonts w:ascii="Arial" w:hAnsi="Arial" w:cs="Arial"/>
                <w:b/>
                <w:bCs/>
              </w:rPr>
            </w:pPr>
          </w:p>
          <w:p w14:paraId="7B69FD3C" w14:textId="77777777" w:rsidR="00E04780" w:rsidRDefault="00E04780" w:rsidP="00E04780">
            <w:pPr>
              <w:spacing w:after="60" w:line="360" w:lineRule="auto"/>
              <w:rPr>
                <w:rFonts w:ascii="Arial" w:hAnsi="Arial" w:cs="Arial"/>
                <w:b/>
                <w:bCs/>
              </w:rPr>
            </w:pPr>
          </w:p>
          <w:p w14:paraId="43BAE00B" w14:textId="0EE4D271" w:rsidR="00E04780" w:rsidRDefault="00E04780" w:rsidP="00E04780">
            <w:pPr>
              <w:spacing w:after="6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Łączna wartość:</w:t>
            </w:r>
          </w:p>
          <w:p w14:paraId="7331F09E" w14:textId="77777777" w:rsidR="00E04780" w:rsidRDefault="00E04780" w:rsidP="00E0478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5DE8C972" w14:textId="77777777" w:rsidR="00E04780" w:rsidRPr="001129C0" w:rsidRDefault="00E04780" w:rsidP="00E0478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4684F18E" w14:textId="77777777" w:rsidR="00E04780" w:rsidRPr="001129C0" w:rsidRDefault="00E04780" w:rsidP="00E0478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533B7F0" w14:textId="77777777" w:rsidR="00E04780" w:rsidRDefault="00E04780" w:rsidP="00E04780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5C246CD8" w14:textId="77777777" w:rsidR="00E04780" w:rsidRDefault="00E04780" w:rsidP="00E04780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  <w:p w14:paraId="71A7A825" w14:textId="33B06939" w:rsidR="00E04780" w:rsidRPr="00E04780" w:rsidRDefault="00E04780" w:rsidP="00E04780">
            <w:pPr>
              <w:spacing w:after="60"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E6B10B1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lastRenderedPageBreak/>
        <w:t>OŚWIADCZAMY</w:t>
      </w:r>
      <w:r w:rsidRPr="00BE474D">
        <w:rPr>
          <w:rFonts w:ascii="Arial" w:hAnsi="Arial" w:cs="Arial"/>
        </w:rPr>
        <w:t>, że:</w:t>
      </w:r>
    </w:p>
    <w:p w14:paraId="3C6C013C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43837471" w14:textId="77777777" w:rsidR="00E64A34" w:rsidRDefault="00FF57EE" w:rsidP="00E64A34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2516F62F" w14:textId="77777777" w:rsidR="00E64A34" w:rsidRDefault="00E64A34" w:rsidP="00E64A34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 PLN, w formie: …………………………………………………………………………………</w:t>
      </w:r>
    </w:p>
    <w:p w14:paraId="7CEF2876" w14:textId="77777777" w:rsidR="00E64A34" w:rsidRDefault="00E64A34" w:rsidP="00E64A34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167837B6" w14:textId="7DF02A54" w:rsidR="00E64A34" w:rsidRPr="00C754AE" w:rsidRDefault="00E64A34" w:rsidP="00E64A34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3D377319" w14:textId="3E5F3418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13475AE7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6C9934B8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3771B12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B56627E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C0D7DA0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5A39EAC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6FA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45D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6EE1F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28D1A5E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009F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B1B60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1933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8BB1E21" w14:textId="7056663E" w:rsidR="00BA5A13" w:rsidRDefault="00BA5A13" w:rsidP="00BA5A13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0D7F7A9C" w14:textId="77777777"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 xml:space="preserve">udzielamy gwarancji na okres </w:t>
      </w:r>
      <w:r w:rsidRPr="00E04780">
        <w:rPr>
          <w:rFonts w:ascii="Arial" w:hAnsi="Arial" w:cs="Arial"/>
          <w:highlight w:val="yellow"/>
        </w:rPr>
        <w:t>..........</w:t>
      </w:r>
      <w:r w:rsidRPr="00BE474D">
        <w:rPr>
          <w:rFonts w:ascii="Arial" w:hAnsi="Arial" w:cs="Arial"/>
        </w:rPr>
        <w:t xml:space="preserve"> miesięcy licząc od daty odbioru końcowego</w:t>
      </w:r>
      <w:r w:rsidR="00253194">
        <w:rPr>
          <w:rFonts w:ascii="Arial" w:hAnsi="Arial" w:cs="Arial"/>
        </w:rPr>
        <w:t xml:space="preserve"> przedmiotu zamówienia</w:t>
      </w:r>
      <w:r>
        <w:rPr>
          <w:rFonts w:ascii="Arial" w:hAnsi="Arial" w:cs="Arial"/>
        </w:rPr>
        <w:t>,</w:t>
      </w:r>
    </w:p>
    <w:p w14:paraId="6E8F6300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</w:t>
      </w:r>
      <w:r w:rsidRPr="006522FA">
        <w:rPr>
          <w:rFonts w:ascii="Arial" w:hAnsi="Arial" w:cs="Arial"/>
        </w:rPr>
        <w:t>a</w:t>
      </w:r>
      <w:r w:rsidRPr="006522FA">
        <w:rPr>
          <w:rFonts w:ascii="Arial" w:hAnsi="Arial" w:cs="Arial"/>
        </w:rPr>
        <w:t>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0DD5D6E9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</w:t>
      </w:r>
      <w:r w:rsidRPr="00640768">
        <w:rPr>
          <w:rFonts w:ascii="Arial" w:hAnsi="Arial" w:cs="Arial"/>
        </w:rPr>
        <w:lastRenderedPageBreak/>
        <w:t>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5FA26F4D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7594C1D3" w14:textId="215E81BC" w:rsidR="00CE1552" w:rsidRPr="00CE1552" w:rsidRDefault="00E04780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BA1ECA2" wp14:editId="5579166F">
            <wp:extent cx="1810385" cy="217170"/>
            <wp:effectExtent l="0" t="0" r="0" b="0"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CA839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r w:rsidR="00A05398" w:rsidRPr="00A05398">
        <w:rPr>
          <w:rFonts w:ascii="Arial" w:hAnsi="Arial" w:cs="Arial"/>
          <w:bCs/>
        </w:rPr>
        <w:t>t.j.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3A2E7430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232C3B58" w14:textId="76D7A066" w:rsidR="003A37A9" w:rsidRDefault="00E04780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DFFF858" wp14:editId="36F88373">
            <wp:extent cx="2294890" cy="276225"/>
            <wp:effectExtent l="0" t="0" r="0" b="0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D53A4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r w:rsidR="00A05398" w:rsidRPr="00A05398">
        <w:rPr>
          <w:rFonts w:ascii="Arial" w:hAnsi="Arial" w:cs="Arial"/>
          <w:bCs/>
        </w:rPr>
        <w:t>t.j.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1415CF8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AEAF0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7D10C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F9AAC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E1AC57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29E2C791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468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BD1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654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8F5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3422A75D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C4E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A8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A86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11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7B5AA0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6322CC5D" w14:textId="77777777" w:rsidTr="00B56BE6">
        <w:tc>
          <w:tcPr>
            <w:tcW w:w="1984" w:type="dxa"/>
            <w:vAlign w:val="center"/>
          </w:tcPr>
          <w:p w14:paraId="07507CAD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35CBB67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78A2F645" w14:textId="77777777" w:rsidTr="00B56BE6">
        <w:tc>
          <w:tcPr>
            <w:tcW w:w="1984" w:type="dxa"/>
            <w:vAlign w:val="center"/>
          </w:tcPr>
          <w:p w14:paraId="4906F848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2B6FBC9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799FDB5" w14:textId="77777777" w:rsidTr="00B56BE6">
        <w:tc>
          <w:tcPr>
            <w:tcW w:w="1984" w:type="dxa"/>
            <w:vAlign w:val="center"/>
          </w:tcPr>
          <w:p w14:paraId="1ECEBA37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7BCAA14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59A6C538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6DE8E595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1ABC8915" w14:textId="77777777" w:rsidR="007D475B" w:rsidRPr="009B316D" w:rsidRDefault="007D475B" w:rsidP="00DD5DC0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4DE39929" w14:textId="77777777" w:rsidR="0097776D" w:rsidRDefault="007D475B" w:rsidP="00DD5DC0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1B98117E" w14:textId="77777777" w:rsidR="00DD5DC0" w:rsidRPr="00FD166E" w:rsidRDefault="00DD5DC0" w:rsidP="00DD5DC0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____________________________________________________</w:t>
      </w:r>
      <w:r>
        <w:rPr>
          <w:rFonts w:ascii="Arial" w:hAnsi="Arial" w:cs="Arial"/>
          <w:bCs/>
        </w:rPr>
        <w:t>_</w:t>
      </w:r>
      <w:r w:rsidRPr="009B316D">
        <w:rPr>
          <w:rFonts w:ascii="Arial" w:hAnsi="Arial" w:cs="Arial"/>
          <w:bCs/>
        </w:rPr>
        <w:t>__________</w:t>
      </w:r>
    </w:p>
    <w:p w14:paraId="33E3D8CE" w14:textId="77777777" w:rsidR="00DD5DC0" w:rsidRPr="00FD166E" w:rsidRDefault="00DD5DC0" w:rsidP="00DD5DC0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____________________________________________________</w:t>
      </w:r>
      <w:r>
        <w:rPr>
          <w:rFonts w:ascii="Arial" w:hAnsi="Arial" w:cs="Arial"/>
          <w:bCs/>
        </w:rPr>
        <w:t>_</w:t>
      </w:r>
      <w:r w:rsidRPr="009B316D">
        <w:rPr>
          <w:rFonts w:ascii="Arial" w:hAnsi="Arial" w:cs="Arial"/>
          <w:bCs/>
        </w:rPr>
        <w:t>__________</w:t>
      </w:r>
    </w:p>
    <w:p w14:paraId="47011BFF" w14:textId="77777777" w:rsidR="00DD5DC0" w:rsidRPr="00FD166E" w:rsidRDefault="00DD5DC0" w:rsidP="00DD5DC0">
      <w:pPr>
        <w:pStyle w:val="Akapitzlist"/>
        <w:numPr>
          <w:ilvl w:val="0"/>
          <w:numId w:val="4"/>
        </w:numPr>
        <w:spacing w:before="240" w:line="360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____________________________________________________</w:t>
      </w:r>
      <w:r>
        <w:rPr>
          <w:rFonts w:ascii="Arial" w:hAnsi="Arial" w:cs="Arial"/>
          <w:bCs/>
        </w:rPr>
        <w:t>_</w:t>
      </w:r>
      <w:r w:rsidRPr="009B316D">
        <w:rPr>
          <w:rFonts w:ascii="Arial" w:hAnsi="Arial" w:cs="Arial"/>
          <w:bCs/>
        </w:rPr>
        <w:t>__________</w:t>
      </w:r>
    </w:p>
    <w:p w14:paraId="40586E9B" w14:textId="77777777" w:rsidR="00DD5DC0" w:rsidRPr="00FD166E" w:rsidRDefault="00DD5DC0" w:rsidP="00DD5DC0">
      <w:pPr>
        <w:pStyle w:val="Akapitzlist"/>
        <w:spacing w:before="240" w:line="276" w:lineRule="auto"/>
        <w:ind w:left="644"/>
        <w:jc w:val="both"/>
        <w:rPr>
          <w:rFonts w:ascii="Arial" w:hAnsi="Arial" w:cs="Arial"/>
          <w:bCs/>
        </w:rPr>
      </w:pPr>
    </w:p>
    <w:p w14:paraId="2F778C04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1843524B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69B8BCBE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9233F" w14:textId="77777777" w:rsidR="00746F9B" w:rsidRDefault="00746F9B" w:rsidP="00FF57EE">
      <w:r>
        <w:separator/>
      </w:r>
    </w:p>
  </w:endnote>
  <w:endnote w:type="continuationSeparator" w:id="0">
    <w:p w14:paraId="6939D95D" w14:textId="77777777" w:rsidR="00746F9B" w:rsidRDefault="00746F9B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1348" w14:textId="77777777" w:rsidR="00E64A34" w:rsidRDefault="00E64A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F7011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31FA" w14:textId="77777777" w:rsidR="00E64A34" w:rsidRDefault="00E64A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AC67" w14:textId="77777777" w:rsidR="00746F9B" w:rsidRDefault="00746F9B" w:rsidP="00FF57EE">
      <w:r>
        <w:separator/>
      </w:r>
    </w:p>
  </w:footnote>
  <w:footnote w:type="continuationSeparator" w:id="0">
    <w:p w14:paraId="59823A4F" w14:textId="77777777" w:rsidR="00746F9B" w:rsidRDefault="00746F9B" w:rsidP="00FF57EE">
      <w:r>
        <w:continuationSeparator/>
      </w:r>
    </w:p>
  </w:footnote>
  <w:footnote w:id="1">
    <w:p w14:paraId="02C9219B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791AFAF7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</w:t>
      </w:r>
      <w:r w:rsidR="007A7547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7A7547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1B1AD6C3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DD1F9D3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B69DF67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57AC64C2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0BA24783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37CE" w14:textId="77777777" w:rsidR="00E64A34" w:rsidRDefault="00E64A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2D5B" w14:textId="0D388BC2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E64A34">
      <w:rPr>
        <w:sz w:val="20"/>
        <w:szCs w:val="20"/>
      </w:rPr>
      <w:t>SA.270.16.2026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1291" w14:textId="77777777" w:rsidR="00E64A34" w:rsidRDefault="00E64A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F05C8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32356721">
    <w:abstractNumId w:val="3"/>
  </w:num>
  <w:num w:numId="2" w16cid:durableId="1547179505">
    <w:abstractNumId w:val="1"/>
  </w:num>
  <w:num w:numId="3" w16cid:durableId="1814907291">
    <w:abstractNumId w:val="2"/>
  </w:num>
  <w:num w:numId="4" w16cid:durableId="273512997">
    <w:abstractNumId w:val="4"/>
  </w:num>
  <w:num w:numId="5" w16cid:durableId="590354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4AF"/>
    <w:rsid w:val="00002EEE"/>
    <w:rsid w:val="000273A8"/>
    <w:rsid w:val="00077EBA"/>
    <w:rsid w:val="001063D3"/>
    <w:rsid w:val="001129C0"/>
    <w:rsid w:val="00140C27"/>
    <w:rsid w:val="001412DD"/>
    <w:rsid w:val="00193F60"/>
    <w:rsid w:val="001C7D84"/>
    <w:rsid w:val="001F1C13"/>
    <w:rsid w:val="00216425"/>
    <w:rsid w:val="002214DB"/>
    <w:rsid w:val="00237056"/>
    <w:rsid w:val="00253194"/>
    <w:rsid w:val="00267D1F"/>
    <w:rsid w:val="0028402D"/>
    <w:rsid w:val="00294D45"/>
    <w:rsid w:val="002A516E"/>
    <w:rsid w:val="002C23F2"/>
    <w:rsid w:val="002E612D"/>
    <w:rsid w:val="00367F75"/>
    <w:rsid w:val="003A37A9"/>
    <w:rsid w:val="003B769C"/>
    <w:rsid w:val="003D7C97"/>
    <w:rsid w:val="003E0201"/>
    <w:rsid w:val="00497AEE"/>
    <w:rsid w:val="004C59EC"/>
    <w:rsid w:val="004D4F17"/>
    <w:rsid w:val="004D5A42"/>
    <w:rsid w:val="004E4F1B"/>
    <w:rsid w:val="00525EFF"/>
    <w:rsid w:val="00535702"/>
    <w:rsid w:val="005564F9"/>
    <w:rsid w:val="00563DC0"/>
    <w:rsid w:val="00574A9C"/>
    <w:rsid w:val="005844F6"/>
    <w:rsid w:val="005911F6"/>
    <w:rsid w:val="005E6CFE"/>
    <w:rsid w:val="005F6F5F"/>
    <w:rsid w:val="00640768"/>
    <w:rsid w:val="006522FA"/>
    <w:rsid w:val="006B63D6"/>
    <w:rsid w:val="006C641D"/>
    <w:rsid w:val="006D09E0"/>
    <w:rsid w:val="006E64AF"/>
    <w:rsid w:val="0071733A"/>
    <w:rsid w:val="00746F9B"/>
    <w:rsid w:val="007A7547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05398"/>
    <w:rsid w:val="00A23973"/>
    <w:rsid w:val="00A30343"/>
    <w:rsid w:val="00A50E18"/>
    <w:rsid w:val="00A8509D"/>
    <w:rsid w:val="00AA39D6"/>
    <w:rsid w:val="00AE2ACB"/>
    <w:rsid w:val="00AF4AC3"/>
    <w:rsid w:val="00AF662E"/>
    <w:rsid w:val="00B25EBB"/>
    <w:rsid w:val="00B31A43"/>
    <w:rsid w:val="00B42ED4"/>
    <w:rsid w:val="00B47637"/>
    <w:rsid w:val="00B56BE6"/>
    <w:rsid w:val="00B86D25"/>
    <w:rsid w:val="00B87AFB"/>
    <w:rsid w:val="00B9086B"/>
    <w:rsid w:val="00B964C4"/>
    <w:rsid w:val="00BA5A13"/>
    <w:rsid w:val="00BC4F99"/>
    <w:rsid w:val="00BE474D"/>
    <w:rsid w:val="00C11FEF"/>
    <w:rsid w:val="00C22F7D"/>
    <w:rsid w:val="00C749A9"/>
    <w:rsid w:val="00C754AE"/>
    <w:rsid w:val="00C85374"/>
    <w:rsid w:val="00C96667"/>
    <w:rsid w:val="00CE1552"/>
    <w:rsid w:val="00CE3AE6"/>
    <w:rsid w:val="00D554C7"/>
    <w:rsid w:val="00D5631A"/>
    <w:rsid w:val="00D613AB"/>
    <w:rsid w:val="00DC336F"/>
    <w:rsid w:val="00DD5DC0"/>
    <w:rsid w:val="00E04780"/>
    <w:rsid w:val="00E1735C"/>
    <w:rsid w:val="00E22ECB"/>
    <w:rsid w:val="00E4468E"/>
    <w:rsid w:val="00E6067B"/>
    <w:rsid w:val="00E64A34"/>
    <w:rsid w:val="00EA28A0"/>
    <w:rsid w:val="00EB7584"/>
    <w:rsid w:val="00ED4154"/>
    <w:rsid w:val="00EF1FDB"/>
    <w:rsid w:val="00F134D5"/>
    <w:rsid w:val="00F31EAC"/>
    <w:rsid w:val="00F5082A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8D8B9"/>
  <w15:chartTrackingRefBased/>
  <w15:docId w15:val="{3EE29EF1-4345-4C8C-B239-C135035B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D17B5-91C0-4CEA-9E25-C00E3701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4</Pages>
  <Words>732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dc:description/>
  <cp:lastModifiedBy>Marcin Tomana - Nadleśnictwo Kaliska</cp:lastModifiedBy>
  <cp:revision>3</cp:revision>
  <dcterms:created xsi:type="dcterms:W3CDTF">2026-04-24T05:59:00Z</dcterms:created>
  <dcterms:modified xsi:type="dcterms:W3CDTF">2026-04-24T05:59:00Z</dcterms:modified>
</cp:coreProperties>
</file>